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C1979" w14:textId="77777777" w:rsidR="00D03FB2" w:rsidRDefault="00D03FB2" w:rsidP="00D03FB2">
      <w:pPr>
        <w:pStyle w:val="Glava"/>
        <w:jc w:val="right"/>
        <w:rPr>
          <w:rFonts w:ascii="Source Sans Pro" w:hAnsi="Source Sans Pro" w:cs="Arial"/>
          <w:b/>
        </w:rPr>
      </w:pPr>
    </w:p>
    <w:p w14:paraId="1F70CE8D" w14:textId="6A382BFB" w:rsidR="00D03FB2" w:rsidRPr="00D03FB2" w:rsidRDefault="00D03FB2" w:rsidP="00D03FB2">
      <w:pPr>
        <w:pStyle w:val="Glava"/>
        <w:jc w:val="right"/>
        <w:rPr>
          <w:rFonts w:ascii="Source Sans Pro" w:hAnsi="Source Sans Pro" w:cs="Arial"/>
          <w:b/>
        </w:rPr>
      </w:pPr>
      <w:r w:rsidRPr="00D03FB2">
        <w:rPr>
          <w:rFonts w:ascii="Source Sans Pro" w:hAnsi="Source Sans Pro" w:cs="Arial"/>
          <w:b/>
        </w:rPr>
        <w:t>priloga 1  – Podatki o ponudniku in ponudbi</w:t>
      </w:r>
    </w:p>
    <w:p w14:paraId="2DD1299B" w14:textId="6D69EFE6" w:rsidR="00D03FB2" w:rsidRPr="00D03FB2" w:rsidRDefault="00D03FB2" w:rsidP="00D03FB2">
      <w:pPr>
        <w:tabs>
          <w:tab w:val="left" w:pos="6396"/>
        </w:tabs>
        <w:rPr>
          <w:rFonts w:ascii="Source Sans Pro" w:hAnsi="Source Sans Pro" w:cs="Arial"/>
        </w:rPr>
      </w:pPr>
    </w:p>
    <w:p w14:paraId="4C35DE3F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499C06E7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01C1BAF7" w14:textId="77777777" w:rsidR="00D03FB2" w:rsidRPr="00D03FB2" w:rsidRDefault="00D03FB2" w:rsidP="00D03FB2">
      <w:pPr>
        <w:jc w:val="right"/>
        <w:rPr>
          <w:rFonts w:ascii="Source Sans Pro" w:hAnsi="Source Sans Pro" w:cs="Arial"/>
        </w:rPr>
      </w:pPr>
    </w:p>
    <w:p w14:paraId="002E508E" w14:textId="77777777" w:rsidR="00D03FB2" w:rsidRPr="00B732E8" w:rsidRDefault="00D03FB2" w:rsidP="00D03FB2">
      <w:pPr>
        <w:jc w:val="center"/>
        <w:rPr>
          <w:rFonts w:ascii="Source Sans Pro" w:hAnsi="Source Sans Pro" w:cs="Arial"/>
          <w:b/>
          <w:bCs/>
        </w:rPr>
      </w:pPr>
      <w:r w:rsidRPr="00B732E8">
        <w:rPr>
          <w:rFonts w:ascii="Source Sans Pro" w:hAnsi="Source Sans Pro" w:cs="Arial"/>
          <w:b/>
          <w:bCs/>
        </w:rPr>
        <w:t>PONUDBA</w:t>
      </w:r>
    </w:p>
    <w:p w14:paraId="0BD4FB42" w14:textId="77777777" w:rsidR="00D03FB2" w:rsidRPr="00D03FB2" w:rsidRDefault="00D03FB2" w:rsidP="00D03FB2">
      <w:pPr>
        <w:jc w:val="center"/>
        <w:rPr>
          <w:rFonts w:ascii="Source Sans Pro" w:hAnsi="Source Sans Pro" w:cs="Arial"/>
        </w:rPr>
      </w:pPr>
    </w:p>
    <w:p w14:paraId="04B7C8C6" w14:textId="77777777" w:rsidR="00D03FB2" w:rsidRPr="00D03FB2" w:rsidRDefault="00D03FB2" w:rsidP="00D03FB2">
      <w:pPr>
        <w:jc w:val="center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>št.: ______________________</w:t>
      </w:r>
    </w:p>
    <w:p w14:paraId="199E0731" w14:textId="77777777" w:rsidR="00D03FB2" w:rsidRPr="00D03FB2" w:rsidRDefault="00D03FB2" w:rsidP="00D03FB2">
      <w:pPr>
        <w:spacing w:before="120" w:after="120" w:line="240" w:lineRule="exact"/>
        <w:jc w:val="center"/>
        <w:rPr>
          <w:rFonts w:ascii="Source Sans Pro" w:hAnsi="Source Sans Pro" w:cs="Arial"/>
        </w:rPr>
      </w:pPr>
    </w:p>
    <w:p w14:paraId="3752F067" w14:textId="3BD86BAE" w:rsidR="00D03FB2" w:rsidRDefault="00D03FB2" w:rsidP="00D03FB2">
      <w:pPr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 xml:space="preserve">V postopku oddaje javnega naročila blaga na splošnem področju po </w:t>
      </w:r>
      <w:r w:rsidR="00D52B58">
        <w:rPr>
          <w:rFonts w:ascii="Source Sans Pro" w:hAnsi="Source Sans Pro" w:cs="Arial"/>
        </w:rPr>
        <w:t xml:space="preserve">odprtem </w:t>
      </w:r>
      <w:r w:rsidRPr="00D03FB2">
        <w:rPr>
          <w:rFonts w:ascii="Source Sans Pro" w:hAnsi="Source Sans Pro" w:cs="Arial"/>
        </w:rPr>
        <w:t>postopku za izvedbo</w:t>
      </w:r>
      <w:r>
        <w:rPr>
          <w:rFonts w:ascii="Source Sans Pro" w:hAnsi="Source Sans Pro" w:cs="Arial"/>
        </w:rPr>
        <w:t xml:space="preserve"> </w:t>
      </w:r>
    </w:p>
    <w:p w14:paraId="5F8ACCCA" w14:textId="77777777" w:rsidR="00D03FB2" w:rsidRDefault="00D03FB2" w:rsidP="00D03FB2">
      <w:pPr>
        <w:rPr>
          <w:rFonts w:ascii="Source Sans Pro" w:hAnsi="Source Sans Pro" w:cs="Arial"/>
        </w:rPr>
      </w:pPr>
    </w:p>
    <w:p w14:paraId="5E86AED3" w14:textId="5CBEFAA7" w:rsidR="00D03FB2" w:rsidRDefault="00602DE6" w:rsidP="00D03FB2">
      <w:pPr>
        <w:jc w:val="center"/>
        <w:rPr>
          <w:rFonts w:ascii="Source Sans Pro" w:hAnsi="Source Sans Pro" w:cs="Tahoma"/>
          <w:b/>
        </w:rPr>
      </w:pPr>
      <w:r>
        <w:rPr>
          <w:rFonts w:ascii="Source Sans Pro" w:hAnsi="Source Sans Pro" w:cs="Tahoma"/>
          <w:b/>
        </w:rPr>
        <w:t>»</w:t>
      </w:r>
      <w:r w:rsidR="00EC463C" w:rsidRPr="00950485">
        <w:rPr>
          <w:rFonts w:ascii="Source Sans Pro" w:hAnsi="Source Sans Pro"/>
          <w:b/>
          <w:bCs/>
        </w:rPr>
        <w:t xml:space="preserve">DOBAVA </w:t>
      </w:r>
      <w:r w:rsidR="000553E5">
        <w:rPr>
          <w:rFonts w:ascii="Source Sans Pro" w:hAnsi="Source Sans Pro"/>
          <w:b/>
          <w:bCs/>
        </w:rPr>
        <w:t>ENEGA</w:t>
      </w:r>
      <w:r w:rsidR="00EC463C" w:rsidRPr="00950485">
        <w:rPr>
          <w:rFonts w:ascii="Source Sans Pro" w:hAnsi="Source Sans Pro"/>
          <w:b/>
          <w:bCs/>
        </w:rPr>
        <w:t xml:space="preserve"> MESTN</w:t>
      </w:r>
      <w:r w:rsidR="000553E5">
        <w:rPr>
          <w:rFonts w:ascii="Source Sans Pro" w:hAnsi="Source Sans Pro"/>
          <w:b/>
          <w:bCs/>
        </w:rPr>
        <w:t>EGA</w:t>
      </w:r>
      <w:r w:rsidR="00EC463C" w:rsidRPr="00950485">
        <w:rPr>
          <w:rFonts w:ascii="Source Sans Pro" w:hAnsi="Source Sans Pro"/>
          <w:b/>
          <w:bCs/>
        </w:rPr>
        <w:t xml:space="preserve"> AVTOBUS</w:t>
      </w:r>
      <w:r w:rsidR="000553E5">
        <w:rPr>
          <w:rFonts w:ascii="Source Sans Pro" w:hAnsi="Source Sans Pro"/>
          <w:b/>
          <w:bCs/>
        </w:rPr>
        <w:t>A</w:t>
      </w:r>
      <w:r w:rsidR="00EC463C" w:rsidRPr="00950485">
        <w:rPr>
          <w:rFonts w:ascii="Source Sans Pro" w:hAnsi="Source Sans Pro"/>
          <w:b/>
          <w:bCs/>
        </w:rPr>
        <w:t xml:space="preserve"> Z MINIMALNO KAPACITETO 35 POTNIKOV</w:t>
      </w:r>
      <w:r>
        <w:rPr>
          <w:rFonts w:ascii="Source Sans Pro" w:hAnsi="Source Sans Pro" w:cs="Tahoma"/>
          <w:b/>
        </w:rPr>
        <w:t>«</w:t>
      </w:r>
    </w:p>
    <w:p w14:paraId="12EF745D" w14:textId="77777777" w:rsidR="00D03FB2" w:rsidRPr="00D03FB2" w:rsidRDefault="00D03FB2" w:rsidP="00D03FB2">
      <w:pPr>
        <w:jc w:val="center"/>
        <w:rPr>
          <w:rFonts w:ascii="Source Sans Pro" w:hAnsi="Source Sans Pro"/>
          <w:b/>
          <w:bCs/>
          <w:color w:val="000000"/>
        </w:rPr>
      </w:pPr>
    </w:p>
    <w:p w14:paraId="6FEDB515" w14:textId="77777777" w:rsidR="00D03FB2" w:rsidRPr="00D03FB2" w:rsidRDefault="00D03FB2" w:rsidP="00D03FB2">
      <w:pPr>
        <w:jc w:val="both"/>
        <w:rPr>
          <w:rFonts w:ascii="Source Sans Pro" w:hAnsi="Source Sans Pro"/>
          <w:b/>
          <w:bCs/>
          <w:color w:val="000000"/>
        </w:rPr>
      </w:pPr>
      <w:r w:rsidRPr="00D03FB2">
        <w:rPr>
          <w:rFonts w:ascii="Source Sans Pro" w:hAnsi="Source Sans Pro" w:cs="Arial"/>
        </w:rPr>
        <w:t>naročniku izjavljamo, da smo skrbno preučili vso dokumentacijo v zvezi s predmetnim javnim naročilom, in natančno preučili posredovane podatke in vse druge dejavnike, ki bi lahko imeli vpliv na ceno in smo v celoti razumeli vso dokumentacijo, ugotovili, da ne vsebuje nobenih napak ali drugih pomanjkljivosti in se strinjamo ter sprejemamo vso dokumentacijo. V skladu s tem ponujamo izvedbo predmetnega javnega naročila.</w:t>
      </w:r>
    </w:p>
    <w:p w14:paraId="0D48DE11" w14:textId="77777777" w:rsidR="00D03FB2" w:rsidRPr="00D03FB2" w:rsidRDefault="00D03FB2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3F7BFA55" w14:textId="77777777" w:rsidR="00D03FB2" w:rsidRPr="00D03FB2" w:rsidRDefault="00D03FB2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123F65A6" w14:textId="7B1D4EF5" w:rsidR="00D03FB2" w:rsidRPr="00D03FB2" w:rsidRDefault="00D03FB2" w:rsidP="00D03FB2">
      <w:pPr>
        <w:spacing w:before="200" w:line="240" w:lineRule="exact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>(z besedo: ______________________________________________ evrov in __</w:t>
      </w:r>
      <w:r>
        <w:rPr>
          <w:rFonts w:ascii="Source Sans Pro" w:hAnsi="Source Sans Pro" w:cs="Arial"/>
        </w:rPr>
        <w:t>___________</w:t>
      </w:r>
      <w:r w:rsidRPr="00D03FB2">
        <w:rPr>
          <w:rFonts w:ascii="Source Sans Pro" w:hAnsi="Source Sans Pro" w:cs="Arial"/>
        </w:rPr>
        <w:t>/100).</w:t>
      </w:r>
    </w:p>
    <w:p w14:paraId="252B51D2" w14:textId="77777777" w:rsidR="00D03FB2" w:rsidRPr="00D03FB2" w:rsidRDefault="00D03FB2" w:rsidP="00D03FB2">
      <w:pPr>
        <w:spacing w:before="200" w:line="240" w:lineRule="exact"/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 xml:space="preserve">1. Vse cene in vrednosti so izražene v evrih na največ dve (2) decimalni mesti natančno. </w:t>
      </w:r>
    </w:p>
    <w:p w14:paraId="09EEA7D4" w14:textId="480B3AFD" w:rsidR="00D03FB2" w:rsidRPr="00D03FB2" w:rsidRDefault="00D03FB2" w:rsidP="00D03FB2">
      <w:pPr>
        <w:spacing w:before="200" w:line="240" w:lineRule="exact"/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 xml:space="preserve">2. Ponudba velja </w:t>
      </w:r>
      <w:r w:rsidR="00CF30D7">
        <w:rPr>
          <w:rFonts w:ascii="Source Sans Pro" w:hAnsi="Source Sans Pro" w:cs="Arial"/>
        </w:rPr>
        <w:t>210</w:t>
      </w:r>
      <w:r w:rsidRPr="00D52B58">
        <w:rPr>
          <w:rFonts w:ascii="Source Sans Pro" w:hAnsi="Source Sans Pro" w:cs="Arial"/>
        </w:rPr>
        <w:t xml:space="preserve"> dni</w:t>
      </w:r>
      <w:r w:rsidRPr="00D03FB2">
        <w:rPr>
          <w:rFonts w:ascii="Source Sans Pro" w:hAnsi="Source Sans Pro" w:cs="Arial"/>
        </w:rPr>
        <w:t xml:space="preserve"> po roku za oddajo ponudb.</w:t>
      </w:r>
    </w:p>
    <w:p w14:paraId="23A92EE2" w14:textId="77777777" w:rsidR="00D03FB2" w:rsidRDefault="00D03FB2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71476D20" w14:textId="77777777" w:rsidR="000553E5" w:rsidRDefault="000553E5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103F79A3" w14:textId="77777777" w:rsidR="000553E5" w:rsidRDefault="000553E5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5F751A23" w14:textId="77777777" w:rsidR="000553E5" w:rsidRDefault="000553E5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6D28FE1A" w14:textId="77777777" w:rsidR="000553E5" w:rsidRDefault="000553E5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6941FBFC" w14:textId="77777777" w:rsidR="000553E5" w:rsidRDefault="000553E5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24B52C6B" w14:textId="77777777" w:rsidR="000553E5" w:rsidRDefault="000553E5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20DD581E" w14:textId="77777777" w:rsidR="000553E5" w:rsidRDefault="000553E5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600979B5" w14:textId="77777777" w:rsidR="000553E5" w:rsidRDefault="000553E5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1494ECB2" w14:textId="77777777" w:rsidR="000553E5" w:rsidRDefault="000553E5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00B7F805" w14:textId="77777777" w:rsidR="000553E5" w:rsidRDefault="000553E5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5900E922" w14:textId="77777777" w:rsidR="000553E5" w:rsidRDefault="000553E5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010E5FAF" w14:textId="77777777" w:rsidR="000553E5" w:rsidRDefault="000553E5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0ED28B29" w14:textId="77777777" w:rsidR="000553E5" w:rsidRPr="00D03FB2" w:rsidRDefault="000553E5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2C7856CA" w14:textId="77777777" w:rsidR="00D03FB2" w:rsidRPr="00D03FB2" w:rsidRDefault="00D03FB2" w:rsidP="00D03FB2">
      <w:pPr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  <w:b/>
        </w:rPr>
        <w:lastRenderedPageBreak/>
        <w:t>PODATKI O PONUDNIKU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3256"/>
        <w:gridCol w:w="5806"/>
      </w:tblGrid>
      <w:tr w:rsidR="00D03FB2" w:rsidRPr="00D03FB2" w14:paraId="315E126F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5030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Firma: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DAA7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0232ED14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F708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Naslov: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D7F1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3582C994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D867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Zakoniti zastopnik oziroma oseba pooblaščena za podpis pogodbe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D3D7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727DBE63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207B" w14:textId="3E315ED3" w:rsidR="00D03FB2" w:rsidRPr="00D03FB2" w:rsidRDefault="00D03FB2" w:rsidP="000553E5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Kontaktna oseba: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DF3C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626B9C36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C1A4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Elektronska pošta kontaktne osebe: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9D27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5B82AF4D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A28D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Matična številka: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DA62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76036BF5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04AC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Identifikacijska številka za DDV: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234E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3B0640FC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8352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Številke transakcijskih računov: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E197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317C3B4C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E94C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Telefon: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FC13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65827BFB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96A6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Elektronska pošta: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0F16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56EB01B2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46D7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Pooblaščena oseba za vročanje pošte v Sloveniji</w:t>
            </w:r>
            <w:r w:rsidRPr="00D03FB2">
              <w:rPr>
                <w:rStyle w:val="Sprotnaopomba-sklic"/>
                <w:rFonts w:ascii="Source Sans Pro" w:hAnsi="Source Sans Pro" w:cs="Arial"/>
                <w:sz w:val="24"/>
                <w:szCs w:val="24"/>
              </w:rPr>
              <w:footnoteReference w:id="1"/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8D35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</w:tbl>
    <w:p w14:paraId="10ACE288" w14:textId="77777777" w:rsidR="00D03FB2" w:rsidRPr="00D03FB2" w:rsidRDefault="00D03FB2" w:rsidP="00D03FB2">
      <w:pPr>
        <w:jc w:val="both"/>
        <w:rPr>
          <w:rFonts w:ascii="Source Sans Pro" w:hAnsi="Source Sans Pro" w:cs="Arial"/>
        </w:rPr>
      </w:pPr>
    </w:p>
    <w:p w14:paraId="537B3F37" w14:textId="77777777" w:rsidR="00D03FB2" w:rsidRPr="00D03FB2" w:rsidRDefault="00D03FB2" w:rsidP="00D03FB2">
      <w:pPr>
        <w:jc w:val="both"/>
        <w:rPr>
          <w:rFonts w:ascii="Source Sans Pro" w:hAnsi="Source Sans Pro" w:cs="Arial"/>
        </w:rPr>
      </w:pPr>
    </w:p>
    <w:p w14:paraId="3A350995" w14:textId="77777777" w:rsidR="00D03FB2" w:rsidRPr="00D03FB2" w:rsidRDefault="00D03FB2" w:rsidP="00D03FB2">
      <w:pPr>
        <w:rPr>
          <w:rFonts w:ascii="Source Sans Pro" w:hAnsi="Source Sans Pro"/>
        </w:rPr>
      </w:pPr>
    </w:p>
    <w:p w14:paraId="1FBD627C" w14:textId="77777777" w:rsidR="00D03FB2" w:rsidRPr="00D03FB2" w:rsidRDefault="00D03FB2" w:rsidP="00D03FB2">
      <w:pPr>
        <w:jc w:val="both"/>
        <w:rPr>
          <w:rFonts w:ascii="Source Sans Pro" w:hAnsi="Source Sans Pro" w:cs="Arial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389"/>
      </w:tblGrid>
      <w:tr w:rsidR="00D03FB2" w:rsidRPr="00D03FB2" w14:paraId="4D93D6DF" w14:textId="77777777" w:rsidTr="00B43927">
        <w:tc>
          <w:tcPr>
            <w:tcW w:w="2689" w:type="dxa"/>
          </w:tcPr>
          <w:p w14:paraId="3F780238" w14:textId="77777777" w:rsidR="00D03FB2" w:rsidRPr="00D03FB2" w:rsidRDefault="00D03FB2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79F9E9A5" w14:textId="77777777" w:rsidR="00D03FB2" w:rsidRPr="00D03FB2" w:rsidRDefault="00D03FB2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  <w:p w14:paraId="03854DD7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C07DDFD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44DC052E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47BFA07C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žig</w:t>
            </w:r>
          </w:p>
        </w:tc>
        <w:tc>
          <w:tcPr>
            <w:tcW w:w="4389" w:type="dxa"/>
            <w:hideMark/>
          </w:tcPr>
          <w:p w14:paraId="1D7C88AB" w14:textId="77777777" w:rsidR="00D03FB2" w:rsidRPr="00D03FB2" w:rsidRDefault="00D03FB2" w:rsidP="007A2A7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Ponudnik/Vodilni partner:</w:t>
            </w:r>
          </w:p>
        </w:tc>
      </w:tr>
      <w:tr w:rsidR="00D03FB2" w:rsidRPr="00D03FB2" w14:paraId="2BAAE269" w14:textId="77777777" w:rsidTr="00B43927">
        <w:tc>
          <w:tcPr>
            <w:tcW w:w="2689" w:type="dxa"/>
          </w:tcPr>
          <w:p w14:paraId="3BA6FF2E" w14:textId="77777777" w:rsidR="00D03FB2" w:rsidRPr="00D03FB2" w:rsidRDefault="00D03FB2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985D35" w14:textId="77777777" w:rsidR="00D03FB2" w:rsidRPr="00D03FB2" w:rsidRDefault="00D03FB2" w:rsidP="00B43927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403C7765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6ABD3FEC" w14:textId="1BD92542" w:rsidR="00D03FB2" w:rsidRPr="00D03FB2" w:rsidRDefault="007A2A74" w:rsidP="007A2A7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>
              <w:rPr>
                <w:rFonts w:ascii="Source Sans Pro" w:hAnsi="Source Sans Pro" w:cs="Arial"/>
                <w:sz w:val="24"/>
                <w:szCs w:val="24"/>
              </w:rPr>
              <w:t>_</w:t>
            </w:r>
            <w:r w:rsidR="00D03FB2" w:rsidRPr="00D03FB2">
              <w:rPr>
                <w:rFonts w:ascii="Source Sans Pro" w:hAnsi="Source Sans Pro" w:cs="Arial"/>
                <w:sz w:val="24"/>
                <w:szCs w:val="24"/>
              </w:rPr>
              <w:t>___________________</w:t>
            </w:r>
          </w:p>
          <w:p w14:paraId="794A1F97" w14:textId="77777777" w:rsidR="00D03FB2" w:rsidRPr="00D03FB2" w:rsidRDefault="00D03FB2" w:rsidP="007A2A7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(ime in priimek pooblaščene osebe)</w:t>
            </w:r>
          </w:p>
        </w:tc>
      </w:tr>
      <w:tr w:rsidR="00D03FB2" w:rsidRPr="00D03FB2" w14:paraId="6D383D4B" w14:textId="77777777" w:rsidTr="00B43927">
        <w:tc>
          <w:tcPr>
            <w:tcW w:w="2689" w:type="dxa"/>
          </w:tcPr>
          <w:p w14:paraId="55BCA80A" w14:textId="77777777" w:rsidR="00D03FB2" w:rsidRPr="00D03FB2" w:rsidRDefault="00D03FB2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8775ED" w14:textId="77777777" w:rsidR="00D03FB2" w:rsidRPr="00D03FB2" w:rsidRDefault="00D03FB2" w:rsidP="00B43927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04C3ED54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6B745607" w14:textId="15585E25" w:rsidR="00D03FB2" w:rsidRPr="00D03FB2" w:rsidRDefault="00D03FB2" w:rsidP="007A2A7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____________________</w:t>
            </w:r>
          </w:p>
          <w:p w14:paraId="69153251" w14:textId="77777777" w:rsidR="00D03FB2" w:rsidRPr="00D03FB2" w:rsidRDefault="00D03FB2" w:rsidP="00207987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(podpis)</w:t>
            </w:r>
          </w:p>
        </w:tc>
      </w:tr>
    </w:tbl>
    <w:p w14:paraId="2194475B" w14:textId="77777777" w:rsidR="00D03FB2" w:rsidRPr="00D03FB2" w:rsidRDefault="00D03FB2" w:rsidP="00D03FB2">
      <w:pPr>
        <w:spacing w:before="120" w:after="120"/>
        <w:jc w:val="both"/>
        <w:rPr>
          <w:rFonts w:ascii="Source Sans Pro" w:hAnsi="Source Sans Pro" w:cs="Arial"/>
        </w:rPr>
      </w:pPr>
    </w:p>
    <w:p w14:paraId="5082311E" w14:textId="77777777" w:rsidR="00D03FB2" w:rsidRPr="00D03FB2" w:rsidRDefault="00D03FB2" w:rsidP="00D03FB2">
      <w:pPr>
        <w:spacing w:before="120" w:after="120"/>
        <w:jc w:val="both"/>
        <w:rPr>
          <w:rFonts w:ascii="Source Sans Pro" w:hAnsi="Source Sans Pro" w:cs="Arial"/>
        </w:rPr>
      </w:pPr>
    </w:p>
    <w:p w14:paraId="2DA33B8B" w14:textId="77777777" w:rsidR="00D03FB2" w:rsidRPr="00D03FB2" w:rsidRDefault="00D03FB2" w:rsidP="00D03FB2">
      <w:pPr>
        <w:spacing w:before="120" w:after="120"/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 xml:space="preserve">Navodilo: Obrazec izpolni, datira, žigosa in podpiše ponudnik. </w:t>
      </w:r>
    </w:p>
    <w:p w14:paraId="6A300FB2" w14:textId="77777777" w:rsidR="00D03FB2" w:rsidRPr="00D03FB2" w:rsidRDefault="00D03FB2" w:rsidP="00D03FB2">
      <w:pPr>
        <w:spacing w:before="120" w:after="120"/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>Ponudnik v sistemu e-JN naloži obrazec 1 – podatki o ponudniku in ponudbi v razdelek »Predračun«</w:t>
      </w:r>
    </w:p>
    <w:p w14:paraId="4B925E69" w14:textId="42667B01" w:rsidR="00F2377F" w:rsidRPr="00D03FB2" w:rsidRDefault="00F2377F" w:rsidP="00D03FB2">
      <w:pPr>
        <w:rPr>
          <w:rFonts w:ascii="Source Sans Pro" w:hAnsi="Source Sans Pro"/>
        </w:rPr>
      </w:pPr>
    </w:p>
    <w:sectPr w:rsidR="00F2377F" w:rsidRPr="00D03FB2" w:rsidSect="00803C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30AB0" w14:textId="77777777" w:rsidR="005D451C" w:rsidRDefault="005D451C" w:rsidP="00A05ABC">
      <w:r>
        <w:separator/>
      </w:r>
    </w:p>
  </w:endnote>
  <w:endnote w:type="continuationSeparator" w:id="0">
    <w:p w14:paraId="7296FADE" w14:textId="77777777" w:rsidR="005D451C" w:rsidRDefault="005D451C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4E36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5CC17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Piran, d.o.o. - Azienda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71DC8" w14:textId="77777777" w:rsidR="005D451C" w:rsidRDefault="005D451C" w:rsidP="00A05ABC">
      <w:r>
        <w:separator/>
      </w:r>
    </w:p>
  </w:footnote>
  <w:footnote w:type="continuationSeparator" w:id="0">
    <w:p w14:paraId="5E8D862E" w14:textId="77777777" w:rsidR="005D451C" w:rsidRDefault="005D451C" w:rsidP="00A05ABC">
      <w:r>
        <w:continuationSeparator/>
      </w:r>
    </w:p>
  </w:footnote>
  <w:footnote w:id="1">
    <w:p w14:paraId="4D320117" w14:textId="77777777" w:rsidR="00D03FB2" w:rsidRDefault="00D03FB2" w:rsidP="00D03FB2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Izpolni ponudnik, ki nima sedeža v Republiki Sloveniji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20D4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9CE05" w14:textId="77777777" w:rsidR="00971263" w:rsidRDefault="00971263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971263" w:rsidRDefault="00971263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971263" w:rsidRPr="004866F6" w:rsidRDefault="00971263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D03A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E5B"/>
    <w:rsid w:val="000553E5"/>
    <w:rsid w:val="00056969"/>
    <w:rsid w:val="0006670B"/>
    <w:rsid w:val="000B0377"/>
    <w:rsid w:val="000F4055"/>
    <w:rsid w:val="001B54FE"/>
    <w:rsid w:val="00207987"/>
    <w:rsid w:val="00224F03"/>
    <w:rsid w:val="00296D03"/>
    <w:rsid w:val="002C0EF7"/>
    <w:rsid w:val="002C7B64"/>
    <w:rsid w:val="003223F9"/>
    <w:rsid w:val="003236B1"/>
    <w:rsid w:val="0033011D"/>
    <w:rsid w:val="0035175A"/>
    <w:rsid w:val="0036526B"/>
    <w:rsid w:val="003734D1"/>
    <w:rsid w:val="00395EF5"/>
    <w:rsid w:val="003B4D9C"/>
    <w:rsid w:val="003D1D53"/>
    <w:rsid w:val="00422735"/>
    <w:rsid w:val="00422EB6"/>
    <w:rsid w:val="00446FF1"/>
    <w:rsid w:val="00480D81"/>
    <w:rsid w:val="00485753"/>
    <w:rsid w:val="00496365"/>
    <w:rsid w:val="004A44B3"/>
    <w:rsid w:val="004E4C05"/>
    <w:rsid w:val="00521774"/>
    <w:rsid w:val="00524004"/>
    <w:rsid w:val="00546255"/>
    <w:rsid w:val="005711FE"/>
    <w:rsid w:val="005D451C"/>
    <w:rsid w:val="00602DE6"/>
    <w:rsid w:val="00611979"/>
    <w:rsid w:val="00617786"/>
    <w:rsid w:val="00620FE2"/>
    <w:rsid w:val="0063725A"/>
    <w:rsid w:val="00647277"/>
    <w:rsid w:val="00663A21"/>
    <w:rsid w:val="00672C9A"/>
    <w:rsid w:val="00674712"/>
    <w:rsid w:val="006A02FD"/>
    <w:rsid w:val="006D17DB"/>
    <w:rsid w:val="006D7245"/>
    <w:rsid w:val="006E7A2F"/>
    <w:rsid w:val="007028B5"/>
    <w:rsid w:val="007059DF"/>
    <w:rsid w:val="00744472"/>
    <w:rsid w:val="00754264"/>
    <w:rsid w:val="0076698B"/>
    <w:rsid w:val="007A1CD2"/>
    <w:rsid w:val="007A2A74"/>
    <w:rsid w:val="00803CFB"/>
    <w:rsid w:val="00845E55"/>
    <w:rsid w:val="00864A4E"/>
    <w:rsid w:val="00873479"/>
    <w:rsid w:val="008A018F"/>
    <w:rsid w:val="008B70C8"/>
    <w:rsid w:val="008E4CF4"/>
    <w:rsid w:val="008F2D26"/>
    <w:rsid w:val="00911156"/>
    <w:rsid w:val="00914DB0"/>
    <w:rsid w:val="00935CCB"/>
    <w:rsid w:val="00971263"/>
    <w:rsid w:val="00986832"/>
    <w:rsid w:val="00992586"/>
    <w:rsid w:val="009A1197"/>
    <w:rsid w:val="009D3734"/>
    <w:rsid w:val="009E0A3A"/>
    <w:rsid w:val="00A05ABC"/>
    <w:rsid w:val="00A31D18"/>
    <w:rsid w:val="00A44449"/>
    <w:rsid w:val="00A92254"/>
    <w:rsid w:val="00AA1331"/>
    <w:rsid w:val="00AA1D0F"/>
    <w:rsid w:val="00AC5AF6"/>
    <w:rsid w:val="00B0515E"/>
    <w:rsid w:val="00B62431"/>
    <w:rsid w:val="00B732E8"/>
    <w:rsid w:val="00B82349"/>
    <w:rsid w:val="00C12D8F"/>
    <w:rsid w:val="00C135F5"/>
    <w:rsid w:val="00C30DD5"/>
    <w:rsid w:val="00CB3C88"/>
    <w:rsid w:val="00CC2C15"/>
    <w:rsid w:val="00CE4F61"/>
    <w:rsid w:val="00CF23BA"/>
    <w:rsid w:val="00CF30D7"/>
    <w:rsid w:val="00D03FB2"/>
    <w:rsid w:val="00D108B8"/>
    <w:rsid w:val="00D52B58"/>
    <w:rsid w:val="00D97672"/>
    <w:rsid w:val="00DC167A"/>
    <w:rsid w:val="00DD135C"/>
    <w:rsid w:val="00E03789"/>
    <w:rsid w:val="00E142ED"/>
    <w:rsid w:val="00E32DA6"/>
    <w:rsid w:val="00EB5B38"/>
    <w:rsid w:val="00EC463C"/>
    <w:rsid w:val="00EF135F"/>
    <w:rsid w:val="00EF258E"/>
    <w:rsid w:val="00F2377F"/>
    <w:rsid w:val="00F30DA5"/>
    <w:rsid w:val="00F4778E"/>
    <w:rsid w:val="00F52594"/>
    <w:rsid w:val="00F64621"/>
    <w:rsid w:val="00F83045"/>
    <w:rsid w:val="00FA1A12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val="en-SI"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B62431"/>
    <w:rPr>
      <w:rFonts w:ascii="Calibri" w:hAnsi="Calibri" w:cs="Calibri"/>
      <w:sz w:val="22"/>
      <w:szCs w:val="22"/>
      <w:lang w:val="en-SI"/>
    </w:rPr>
  </w:style>
  <w:style w:type="paragraph" w:styleId="Odstavekseznama">
    <w:name w:val="List Paragraph"/>
    <w:basedOn w:val="Navaden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D03FB2"/>
    <w:rPr>
      <w:vertAlign w:val="superscript"/>
    </w:rPr>
  </w:style>
  <w:style w:type="table" w:styleId="Tabelamrea">
    <w:name w:val="Table Grid"/>
    <w:basedOn w:val="Navadnatabela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ir%20Todorovi&#269;\AppData\Local\Microsoft\Windows\INetCache\Content.Outlook\NV7R46B8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6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Momir Todorovič</cp:lastModifiedBy>
  <cp:revision>6</cp:revision>
  <cp:lastPrinted>2023-08-22T08:48:00Z</cp:lastPrinted>
  <dcterms:created xsi:type="dcterms:W3CDTF">2023-08-09T13:22:00Z</dcterms:created>
  <dcterms:modified xsi:type="dcterms:W3CDTF">2026-07-22T13:05:00Z</dcterms:modified>
</cp:coreProperties>
</file>